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E4A9" w14:textId="5B135151" w:rsidR="00284C48" w:rsidRPr="006D743E" w:rsidRDefault="00C31D7F" w:rsidP="006D743E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43E">
        <w:rPr>
          <w:rFonts w:ascii="Times New Roman" w:hAnsi="Times New Roman" w:cs="Times New Roman"/>
          <w:b/>
          <w:sz w:val="24"/>
          <w:szCs w:val="24"/>
        </w:rPr>
        <w:t xml:space="preserve">Storyboarding </w:t>
      </w:r>
      <w:r w:rsidR="00294115" w:rsidRPr="006D743E">
        <w:rPr>
          <w:rFonts w:ascii="Times New Roman" w:hAnsi="Times New Roman" w:cs="Times New Roman"/>
          <w:b/>
          <w:sz w:val="24"/>
          <w:szCs w:val="24"/>
        </w:rPr>
        <w:t>Planning Approach Worksheet</w:t>
      </w:r>
    </w:p>
    <w:p w14:paraId="14EFF265" w14:textId="5111276A" w:rsidR="00C31D7F" w:rsidRPr="006D743E" w:rsidRDefault="00294115" w:rsidP="006F46C4">
      <w:pPr>
        <w:pStyle w:val="BodyText"/>
        <w:jc w:val="left"/>
        <w:rPr>
          <w:rFonts w:ascii="Times New Roman" w:hAnsi="Times New Roman"/>
          <w:sz w:val="22"/>
          <w:szCs w:val="22"/>
        </w:rPr>
      </w:pPr>
      <w:r w:rsidRPr="006D743E">
        <w:rPr>
          <w:rFonts w:ascii="Times New Roman" w:hAnsi="Times New Roman"/>
          <w:sz w:val="22"/>
          <w:szCs w:val="22"/>
        </w:rPr>
        <w:t>Storyboarding</w:t>
      </w:r>
      <w:r w:rsidR="006D743E">
        <w:rPr>
          <w:rFonts w:ascii="Times New Roman" w:hAnsi="Times New Roman"/>
          <w:sz w:val="22"/>
          <w:szCs w:val="22"/>
        </w:rPr>
        <w:t xml:space="preserve"> . . . </w:t>
      </w:r>
      <w:r w:rsidR="00C31D7F" w:rsidRPr="006D743E">
        <w:rPr>
          <w:rFonts w:ascii="Times New Roman" w:hAnsi="Times New Roman"/>
          <w:sz w:val="22"/>
          <w:szCs w:val="22"/>
        </w:rPr>
        <w:t>is a planning  strategy used to create the consecutive steps that lead to your  goal or outcome.</w:t>
      </w:r>
      <w:bookmarkStart w:id="0" w:name="_GoBack"/>
      <w:bookmarkEnd w:id="0"/>
    </w:p>
    <w:p w14:paraId="5432BCA5" w14:textId="77777777" w:rsidR="00C31D7F" w:rsidRPr="006D743E" w:rsidRDefault="00C31D7F" w:rsidP="00C31D7F">
      <w:pPr>
        <w:jc w:val="center"/>
        <w:rPr>
          <w:rFonts w:ascii="Times New Roman" w:hAnsi="Times New Roman" w:cs="Times New Roman"/>
        </w:rPr>
      </w:pPr>
    </w:p>
    <w:p w14:paraId="6DBADAE8" w14:textId="77777777" w:rsidR="00C31D7F" w:rsidRPr="006D743E" w:rsidRDefault="00C31D7F" w:rsidP="00C31D7F">
      <w:pPr>
        <w:numPr>
          <w:ilvl w:val="0"/>
          <w:numId w:val="18"/>
        </w:numPr>
        <w:rPr>
          <w:rFonts w:ascii="Times New Roman" w:hAnsi="Times New Roman" w:cs="Times New Roman"/>
          <w:i/>
        </w:rPr>
      </w:pPr>
      <w:r w:rsidRPr="006D743E">
        <w:rPr>
          <w:rFonts w:ascii="Times New Roman" w:hAnsi="Times New Roman" w:cs="Times New Roman"/>
          <w:i/>
        </w:rPr>
        <w:t>In the space below write a one sentence description of a goal or outcome you want to achieve.</w:t>
      </w:r>
    </w:p>
    <w:p w14:paraId="346CF476" w14:textId="77777777" w:rsidR="00C31D7F" w:rsidRPr="006D743E" w:rsidRDefault="00C31D7F" w:rsidP="00C31D7F">
      <w:pPr>
        <w:rPr>
          <w:rFonts w:ascii="Times New Roman" w:hAnsi="Times New Roman" w:cs="Times New Roman"/>
        </w:rPr>
      </w:pPr>
    </w:p>
    <w:p w14:paraId="52EB2836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22727530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1C06768D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3EFEB6F8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4CBE2754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35F7962F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76496CA7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79DA2BDD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41D1BE63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2681B49B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58FA7393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1B30C35E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38C3B561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471227F9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1E945E37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3CEF26E4" w14:textId="77777777" w:rsidR="00C31D7F" w:rsidRPr="006D743E" w:rsidRDefault="00C31D7F" w:rsidP="00C31D7F">
      <w:pPr>
        <w:pBdr>
          <w:top w:val="single" w:sz="36" w:space="1" w:color="auto"/>
          <w:left w:val="single" w:sz="36" w:space="1" w:color="auto"/>
          <w:bottom w:val="single" w:sz="36" w:space="1" w:color="auto"/>
          <w:right w:val="single" w:sz="36" w:space="1" w:color="auto"/>
        </w:pBdr>
        <w:rPr>
          <w:rFonts w:ascii="Times New Roman" w:hAnsi="Times New Roman" w:cs="Times New Roman"/>
        </w:rPr>
      </w:pPr>
    </w:p>
    <w:p w14:paraId="3DB3DA89" w14:textId="77777777" w:rsidR="00C31D7F" w:rsidRPr="006D743E" w:rsidRDefault="00C31D7F" w:rsidP="00C31D7F">
      <w:pPr>
        <w:rPr>
          <w:rFonts w:ascii="Times New Roman" w:hAnsi="Times New Roman" w:cs="Times New Roman"/>
        </w:rPr>
      </w:pPr>
    </w:p>
    <w:p w14:paraId="7FC648E7" w14:textId="77777777" w:rsidR="00C31D7F" w:rsidRPr="006D743E" w:rsidRDefault="00C31D7F" w:rsidP="00C31D7F">
      <w:pPr>
        <w:numPr>
          <w:ilvl w:val="0"/>
          <w:numId w:val="18"/>
        </w:numPr>
        <w:rPr>
          <w:rFonts w:ascii="Times New Roman" w:hAnsi="Times New Roman" w:cs="Times New Roman"/>
          <w:i/>
        </w:rPr>
      </w:pPr>
      <w:r w:rsidRPr="006D743E">
        <w:rPr>
          <w:rFonts w:ascii="Times New Roman" w:hAnsi="Times New Roman" w:cs="Times New Roman"/>
          <w:i/>
        </w:rPr>
        <w:t xml:space="preserve">What do you need to do first to achieve this outcome? Second? Fourth? </w:t>
      </w:r>
      <w:proofErr w:type="spellStart"/>
      <w:r w:rsidRPr="006D743E">
        <w:rPr>
          <w:rFonts w:ascii="Times New Roman" w:hAnsi="Times New Roman" w:cs="Times New Roman"/>
          <w:i/>
        </w:rPr>
        <w:t>etc</w:t>
      </w:r>
      <w:proofErr w:type="spellEnd"/>
    </w:p>
    <w:p w14:paraId="1361D63E" w14:textId="77777777" w:rsidR="00C31D7F" w:rsidRPr="006D743E" w:rsidRDefault="00C31D7F" w:rsidP="00C31D7F">
      <w:pPr>
        <w:rPr>
          <w:rFonts w:ascii="Times New Roman" w:hAnsi="Times New Roman" w:cs="Times New Roman"/>
          <w:i/>
        </w:rPr>
        <w:sectPr w:rsidR="00C31D7F" w:rsidRPr="006D743E" w:rsidSect="003D4427">
          <w:headerReference w:type="default" r:id="rId7"/>
          <w:footerReference w:type="even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14:paraId="18A07FE4" w14:textId="61684956" w:rsidR="00C31D7F" w:rsidRPr="006D743E" w:rsidRDefault="00C31D7F" w:rsidP="00C31D7F">
      <w:pPr>
        <w:rPr>
          <w:rFonts w:ascii="Times New Roman" w:hAnsi="Times New Roman" w:cs="Times New Roman"/>
        </w:rPr>
      </w:pPr>
    </w:p>
    <w:p w14:paraId="0589371F" w14:textId="412B7774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6D743E">
        <w:rPr>
          <w:rFonts w:ascii="Times New Roman" w:hAnsi="Times New Roman" w:cs="Times New Roman"/>
        </w:rPr>
        <w:t>1</w:t>
      </w:r>
    </w:p>
    <w:p w14:paraId="7C146471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55E4E7E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7DF612F5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5D1FBC2D" w14:textId="2D29CC49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28BDFF84" w14:textId="2F865C52" w:rsidR="00C31D7F" w:rsidRPr="006D743E" w:rsidRDefault="00C31D7F" w:rsidP="00C31D7F">
      <w:pPr>
        <w:rPr>
          <w:rFonts w:ascii="Times New Roman" w:hAnsi="Times New Roman" w:cs="Times New Roman"/>
        </w:rPr>
      </w:pPr>
    </w:p>
    <w:p w14:paraId="5130D35B" w14:textId="3B262378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6D743E">
        <w:rPr>
          <w:rFonts w:ascii="Times New Roman" w:hAnsi="Times New Roman" w:cs="Times New Roman"/>
        </w:rPr>
        <w:t>2</w:t>
      </w:r>
    </w:p>
    <w:p w14:paraId="59293AE6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1DC57887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BAD86E5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B1CCD58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6AFE6DC0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DC55536" w14:textId="3F5E3607" w:rsidR="00C31D7F" w:rsidRPr="006D743E" w:rsidRDefault="00C31D7F" w:rsidP="00C31D7F">
      <w:pPr>
        <w:rPr>
          <w:rFonts w:ascii="Times New Roman" w:hAnsi="Times New Roman" w:cs="Times New Roman"/>
        </w:rPr>
      </w:pPr>
    </w:p>
    <w:p w14:paraId="1C4B8595" w14:textId="77777777" w:rsidR="00C31D7F" w:rsidRPr="006D743E" w:rsidRDefault="00C31D7F" w:rsidP="00C31D7F">
      <w:pPr>
        <w:rPr>
          <w:rFonts w:ascii="Times New Roman" w:hAnsi="Times New Roman" w:cs="Times New Roman"/>
        </w:rPr>
      </w:pPr>
    </w:p>
    <w:p w14:paraId="2933588A" w14:textId="5AFEE1FD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6D743E">
        <w:rPr>
          <w:rFonts w:ascii="Times New Roman" w:hAnsi="Times New Roman" w:cs="Times New Roman"/>
        </w:rPr>
        <w:t>3</w:t>
      </w:r>
    </w:p>
    <w:p w14:paraId="31D865E6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55C9F222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F5AEA6D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1DE03CE7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3E8D3393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A19A1D1" w14:textId="3B23396A" w:rsidR="00C31D7F" w:rsidRPr="006D743E" w:rsidRDefault="00C31D7F" w:rsidP="00C31D7F">
      <w:pPr>
        <w:rPr>
          <w:rFonts w:ascii="Times New Roman" w:hAnsi="Times New Roman" w:cs="Times New Roman"/>
        </w:rPr>
      </w:pPr>
    </w:p>
    <w:p w14:paraId="7975F660" w14:textId="406AC470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6D743E">
        <w:rPr>
          <w:rFonts w:ascii="Times New Roman" w:hAnsi="Times New Roman" w:cs="Times New Roman"/>
        </w:rPr>
        <w:t>4</w:t>
      </w:r>
    </w:p>
    <w:p w14:paraId="3D79B3D1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00F424FB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50AB00E2" w14:textId="18507335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4B4DBF9F" w14:textId="77777777" w:rsidR="00C31D7F" w:rsidRPr="006D743E" w:rsidRDefault="00C31D7F" w:rsidP="00C31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14:paraId="55787C0C" w14:textId="401D4EA0" w:rsidR="00C31D7F" w:rsidRPr="006D743E" w:rsidRDefault="00C31D7F" w:rsidP="00284C48">
      <w:pPr>
        <w:rPr>
          <w:rFonts w:ascii="Times New Roman" w:hAnsi="Times New Roman" w:cs="Times New Roman"/>
          <w:b/>
        </w:rPr>
        <w:sectPr w:rsidR="00C31D7F" w:rsidRPr="006D743E" w:rsidSect="00C31D7F">
          <w:type w:val="continuous"/>
          <w:pgSz w:w="12240" w:h="15840"/>
          <w:pgMar w:top="1440" w:right="1440" w:bottom="1440" w:left="1440" w:header="720" w:footer="720" w:gutter="0"/>
          <w:cols w:num="2" w:space="720"/>
          <w:noEndnote/>
        </w:sectPr>
      </w:pPr>
    </w:p>
    <w:p w14:paraId="6143A637" w14:textId="1376656A" w:rsidR="00252236" w:rsidRPr="006D743E" w:rsidRDefault="00252236" w:rsidP="00C31D7F">
      <w:pPr>
        <w:rPr>
          <w:rFonts w:ascii="Times New Roman" w:hAnsi="Times New Roman" w:cs="Times New Roman"/>
          <w:b/>
        </w:rPr>
      </w:pPr>
    </w:p>
    <w:sectPr w:rsidR="00252236" w:rsidRPr="006D743E" w:rsidSect="00C31D7F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4D956" w14:textId="77777777" w:rsidR="00035B94" w:rsidRDefault="00035B94" w:rsidP="000125BB">
      <w:r>
        <w:separator/>
      </w:r>
    </w:p>
  </w:endnote>
  <w:endnote w:type="continuationSeparator" w:id="0">
    <w:p w14:paraId="2CFA7A85" w14:textId="77777777" w:rsidR="00035B94" w:rsidRDefault="00035B94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D5C55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7BFAD9" w14:textId="77777777" w:rsidR="00746AAC" w:rsidRDefault="00746AAC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703C7" w14:textId="0DD9C325" w:rsidR="00746AAC" w:rsidRPr="006D743E" w:rsidRDefault="006D743E" w:rsidP="006D743E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4C214" w14:textId="77777777" w:rsidR="00035B94" w:rsidRDefault="00035B94" w:rsidP="000125BB">
      <w:r>
        <w:separator/>
      </w:r>
    </w:p>
  </w:footnote>
  <w:footnote w:type="continuationSeparator" w:id="0">
    <w:p w14:paraId="020C2C83" w14:textId="77777777" w:rsidR="00035B94" w:rsidRDefault="00035B94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23C8A" w14:textId="77777777" w:rsidR="005F776C" w:rsidRPr="00AD1BE2" w:rsidRDefault="005F776C" w:rsidP="005F776C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30309CF0" wp14:editId="54015E39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D9236C" w14:textId="77777777" w:rsidR="005F776C" w:rsidRPr="006D64E7" w:rsidRDefault="005F776C" w:rsidP="005F776C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48CD8B65" w14:textId="38EAB997" w:rsidR="00BA1D58" w:rsidRDefault="00BA1D58" w:rsidP="00BA1D58">
    <w:pPr>
      <w:pStyle w:val="Header"/>
      <w:tabs>
        <w:tab w:val="clear" w:pos="4680"/>
        <w:tab w:val="clear" w:pos="9360"/>
        <w:tab w:val="left" w:pos="406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BCEF5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</w:abstractNum>
  <w:abstractNum w:abstractNumId="1" w15:restartNumberingAfterBreak="0">
    <w:nsid w:val="017C0F38"/>
    <w:multiLevelType w:val="hybridMultilevel"/>
    <w:tmpl w:val="2174D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B78"/>
    <w:multiLevelType w:val="hybridMultilevel"/>
    <w:tmpl w:val="63624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7D1A96"/>
    <w:multiLevelType w:val="hybridMultilevel"/>
    <w:tmpl w:val="263C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41DF5"/>
    <w:multiLevelType w:val="hybridMultilevel"/>
    <w:tmpl w:val="F96645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C720A"/>
    <w:multiLevelType w:val="hybridMultilevel"/>
    <w:tmpl w:val="5F4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610EB"/>
    <w:multiLevelType w:val="hybridMultilevel"/>
    <w:tmpl w:val="937EE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1C6C"/>
    <w:multiLevelType w:val="hybridMultilevel"/>
    <w:tmpl w:val="8F9E16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5D34B3"/>
    <w:multiLevelType w:val="hybridMultilevel"/>
    <w:tmpl w:val="ED02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A525F7"/>
    <w:multiLevelType w:val="hybridMultilevel"/>
    <w:tmpl w:val="5EE85162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2E0F15"/>
    <w:multiLevelType w:val="hybridMultilevel"/>
    <w:tmpl w:val="DBD29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2747B"/>
    <w:multiLevelType w:val="hybridMultilevel"/>
    <w:tmpl w:val="1772E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A131C1"/>
    <w:multiLevelType w:val="hybridMultilevel"/>
    <w:tmpl w:val="60B2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F72F1"/>
    <w:multiLevelType w:val="hybridMultilevel"/>
    <w:tmpl w:val="AF86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B7193"/>
    <w:multiLevelType w:val="hybridMultilevel"/>
    <w:tmpl w:val="BA1AE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4C6729"/>
    <w:multiLevelType w:val="hybridMultilevel"/>
    <w:tmpl w:val="9B42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5"/>
  </w:num>
  <w:num w:numId="7">
    <w:abstractNumId w:val="2"/>
  </w:num>
  <w:num w:numId="8">
    <w:abstractNumId w:val="11"/>
  </w:num>
  <w:num w:numId="9">
    <w:abstractNumId w:val="3"/>
  </w:num>
  <w:num w:numId="10">
    <w:abstractNumId w:val="1"/>
  </w:num>
  <w:num w:numId="11">
    <w:abstractNumId w:val="16"/>
  </w:num>
  <w:num w:numId="12">
    <w:abstractNumId w:val="13"/>
  </w:num>
  <w:num w:numId="13">
    <w:abstractNumId w:val="14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7254"/>
    <w:rsid w:val="000125BB"/>
    <w:rsid w:val="00035B94"/>
    <w:rsid w:val="000424C9"/>
    <w:rsid w:val="000C3703"/>
    <w:rsid w:val="000C635C"/>
    <w:rsid w:val="000C7660"/>
    <w:rsid w:val="00141C96"/>
    <w:rsid w:val="00252236"/>
    <w:rsid w:val="00284C48"/>
    <w:rsid w:val="00294115"/>
    <w:rsid w:val="002D3DFB"/>
    <w:rsid w:val="00357DC0"/>
    <w:rsid w:val="003600D5"/>
    <w:rsid w:val="00370669"/>
    <w:rsid w:val="003D7E1F"/>
    <w:rsid w:val="003E55C3"/>
    <w:rsid w:val="003E77BB"/>
    <w:rsid w:val="003F3D44"/>
    <w:rsid w:val="00461E49"/>
    <w:rsid w:val="004713B1"/>
    <w:rsid w:val="00520C2D"/>
    <w:rsid w:val="005473E2"/>
    <w:rsid w:val="00590D4A"/>
    <w:rsid w:val="005F776C"/>
    <w:rsid w:val="00610526"/>
    <w:rsid w:val="00640F8E"/>
    <w:rsid w:val="006D743E"/>
    <w:rsid w:val="006F46C4"/>
    <w:rsid w:val="007337FF"/>
    <w:rsid w:val="00746AAC"/>
    <w:rsid w:val="00777577"/>
    <w:rsid w:val="007C39D5"/>
    <w:rsid w:val="007E78BD"/>
    <w:rsid w:val="00817B6B"/>
    <w:rsid w:val="00826766"/>
    <w:rsid w:val="0083663D"/>
    <w:rsid w:val="00853FF2"/>
    <w:rsid w:val="008A1F57"/>
    <w:rsid w:val="008B7950"/>
    <w:rsid w:val="008E0E84"/>
    <w:rsid w:val="008E2E3F"/>
    <w:rsid w:val="00996565"/>
    <w:rsid w:val="00AA1E88"/>
    <w:rsid w:val="00AD7CC4"/>
    <w:rsid w:val="00B01E6C"/>
    <w:rsid w:val="00B050D7"/>
    <w:rsid w:val="00BA1D58"/>
    <w:rsid w:val="00BD654B"/>
    <w:rsid w:val="00C31D7F"/>
    <w:rsid w:val="00CB3FA3"/>
    <w:rsid w:val="00D16391"/>
    <w:rsid w:val="00E16924"/>
    <w:rsid w:val="00E34E8B"/>
    <w:rsid w:val="00F1653F"/>
    <w:rsid w:val="00F4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95AE"/>
  <w15:chartTrackingRefBased/>
  <w15:docId w15:val="{E5374838-F4B8-0742-88D0-24E92579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D58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80F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6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F7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6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6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6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5BB"/>
  </w:style>
  <w:style w:type="paragraph" w:styleId="Footer">
    <w:name w:val="footer"/>
    <w:basedOn w:val="Normal"/>
    <w:link w:val="Foot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5BB"/>
  </w:style>
  <w:style w:type="character" w:styleId="PageNumber">
    <w:name w:val="page number"/>
    <w:basedOn w:val="DefaultParagraphFont"/>
    <w:uiPriority w:val="99"/>
    <w:semiHidden/>
    <w:unhideWhenUsed/>
    <w:rsid w:val="00746AAC"/>
  </w:style>
  <w:style w:type="character" w:customStyle="1" w:styleId="Heading1Char">
    <w:name w:val="Heading 1 Char"/>
    <w:basedOn w:val="DefaultParagraphFont"/>
    <w:link w:val="Heading1"/>
    <w:uiPriority w:val="9"/>
    <w:rsid w:val="00BA1D58"/>
    <w:rPr>
      <w:rFonts w:ascii="Calibri" w:eastAsiaTheme="majorEastAsia" w:hAnsi="Calibr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63D"/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63D"/>
    <w:rPr>
      <w:rFonts w:asciiTheme="majorHAnsi" w:eastAsiaTheme="majorEastAsia" w:hAnsiTheme="majorHAnsi" w:cstheme="majorBidi"/>
      <w:color w:val="003F7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63D"/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63D"/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3663D"/>
    <w:rPr>
      <w:b/>
      <w:bCs/>
      <w:color w:val="0080FF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83663D"/>
    <w:pPr>
      <w:pBdr>
        <w:bottom w:val="single" w:sz="8" w:space="4" w:color="0080FF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663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63D"/>
    <w:pPr>
      <w:numPr>
        <w:ilvl w:val="1"/>
      </w:numPr>
    </w:pPr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63D"/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10"/>
    <w:qFormat/>
    <w:rsid w:val="0083663D"/>
    <w:rPr>
      <w:b/>
      <w:bCs/>
    </w:rPr>
  </w:style>
  <w:style w:type="character" w:styleId="Emphasis">
    <w:name w:val="Emphasis"/>
    <w:basedOn w:val="DefaultParagraphFont"/>
    <w:uiPriority w:val="20"/>
    <w:qFormat/>
    <w:rsid w:val="0083663D"/>
    <w:rPr>
      <w:i/>
      <w:iCs/>
    </w:rPr>
  </w:style>
  <w:style w:type="paragraph" w:styleId="NoSpacing">
    <w:name w:val="No Spacing"/>
    <w:link w:val="NoSpacingChar"/>
    <w:uiPriority w:val="1"/>
    <w:qFormat/>
    <w:rsid w:val="008366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663D"/>
  </w:style>
  <w:style w:type="paragraph" w:styleId="Quote">
    <w:name w:val="Quote"/>
    <w:basedOn w:val="Normal"/>
    <w:next w:val="Normal"/>
    <w:link w:val="QuoteChar"/>
    <w:uiPriority w:val="29"/>
    <w:qFormat/>
    <w:rsid w:val="008366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3663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63D"/>
    <w:pPr>
      <w:pBdr>
        <w:bottom w:val="single" w:sz="4" w:space="4" w:color="0080FF" w:themeColor="accent1"/>
      </w:pBdr>
      <w:spacing w:before="200" w:after="280"/>
      <w:ind w:left="936" w:right="936"/>
    </w:pPr>
    <w:rPr>
      <w:b/>
      <w:bCs/>
      <w:i/>
      <w:iCs/>
      <w:color w:val="0080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63D"/>
    <w:rPr>
      <w:b/>
      <w:bCs/>
      <w:i/>
      <w:iCs/>
      <w:color w:val="0080FF" w:themeColor="accent1"/>
    </w:rPr>
  </w:style>
  <w:style w:type="character" w:styleId="SubtleEmphasis">
    <w:name w:val="Subtle Emphasis"/>
    <w:basedOn w:val="DefaultParagraphFont"/>
    <w:uiPriority w:val="19"/>
    <w:qFormat/>
    <w:rsid w:val="008366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3663D"/>
    <w:rPr>
      <w:b/>
      <w:bCs/>
      <w:i/>
      <w:iCs/>
      <w:color w:val="0080FF" w:themeColor="accent1"/>
    </w:rPr>
  </w:style>
  <w:style w:type="character" w:styleId="SubtleReference">
    <w:name w:val="Subtle Reference"/>
    <w:basedOn w:val="DefaultParagraphFont"/>
    <w:uiPriority w:val="31"/>
    <w:qFormat/>
    <w:rsid w:val="0083663D"/>
    <w:rPr>
      <w:smallCaps/>
      <w:color w:val="65498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3663D"/>
    <w:rPr>
      <w:b/>
      <w:bCs/>
      <w:smallCaps/>
      <w:color w:val="65498E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3663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63D"/>
    <w:pPr>
      <w:outlineLvl w:val="9"/>
    </w:pPr>
  </w:style>
  <w:style w:type="paragraph" w:customStyle="1" w:styleId="PersonalName">
    <w:name w:val="Personal Name"/>
    <w:basedOn w:val="Title"/>
    <w:rsid w:val="007337FF"/>
    <w:rPr>
      <w:b/>
      <w:caps/>
      <w:color w:val="000000"/>
      <w:sz w:val="28"/>
      <w:szCs w:val="28"/>
    </w:rPr>
  </w:style>
  <w:style w:type="paragraph" w:customStyle="1" w:styleId="Style1">
    <w:name w:val="Style1"/>
    <w:basedOn w:val="Title"/>
    <w:qFormat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qFormat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11"/>
    <w:qFormat/>
    <w:rsid w:val="008E2E3F"/>
    <w:pPr>
      <w:numPr>
        <w:numId w:val="15"/>
      </w:numPr>
      <w:spacing w:after="160" w:line="259" w:lineRule="auto"/>
      <w:ind w:right="720"/>
    </w:pPr>
    <w:rPr>
      <w:rFonts w:ascii="Arial" w:eastAsiaTheme="minorHAnsi" w:hAnsi="Arial"/>
      <w:color w:val="404040" w:themeColor="text1" w:themeTint="BF"/>
    </w:rPr>
  </w:style>
  <w:style w:type="paragraph" w:styleId="BodyText">
    <w:name w:val="Body Text"/>
    <w:basedOn w:val="Normal"/>
    <w:link w:val="BodyTextChar"/>
    <w:rsid w:val="00C31D7F"/>
    <w:pPr>
      <w:jc w:val="center"/>
    </w:pPr>
    <w:rPr>
      <w:rFonts w:ascii="Palatino" w:eastAsia="Times" w:hAnsi="Palatino" w:cs="Times New Roman"/>
      <w:noProof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31D7F"/>
    <w:rPr>
      <w:rFonts w:ascii="Palatino" w:eastAsia="Times" w:hAnsi="Palatino" w:cs="Times New Roman"/>
      <w:noProof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nstanthine/Documents/1.%20HIL%20WORK/WORKSHOPS/Coaching%20for%20Conscious%20Change%20/Coaching%20for%20Conscious%20Change%20(C4CC)-%203%20Day%20Seminar/C4CC%20Handouts/C4CC%20Handout%20Template.dotx" TargetMode="External"/></Relationships>
</file>

<file path=word/theme/theme1.xml><?xml version="1.0" encoding="utf-8"?>
<a:theme xmlns:a="http://schemas.openxmlformats.org/drawingml/2006/main" name="HIL Purple Basic">
  <a:themeElements>
    <a:clrScheme name="HIL Conscious Coaching 1">
      <a:dk1>
        <a:sysClr val="windowText" lastClr="000000"/>
      </a:dk1>
      <a:lt1>
        <a:sysClr val="window" lastClr="FFFFFF"/>
      </a:lt1>
      <a:dk2>
        <a:srgbClr val="000000"/>
      </a:dk2>
      <a:lt2>
        <a:srgbClr val="65498E"/>
      </a:lt2>
      <a:accent1>
        <a:srgbClr val="0080FF"/>
      </a:accent1>
      <a:accent2>
        <a:srgbClr val="65498E"/>
      </a:accent2>
      <a:accent3>
        <a:srgbClr val="C32D2E"/>
      </a:accent3>
      <a:accent4>
        <a:srgbClr val="66CCFF"/>
      </a:accent4>
      <a:accent5>
        <a:srgbClr val="8000FF"/>
      </a:accent5>
      <a:accent6>
        <a:srgbClr val="475A8D"/>
      </a:accent6>
      <a:hlink>
        <a:srgbClr val="0000FF"/>
      </a:hlink>
      <a:folHlink>
        <a:srgbClr val="008040"/>
      </a:folHlink>
    </a:clrScheme>
    <a:fontScheme name="4_Solstice">
      <a:majorFont>
        <a:latin typeface="Gill Sans MT"/>
        <a:ea typeface="ヒラギノ角ゴ ProN W3"/>
        <a:cs typeface="ヒラギノ角ゴ ProN W3"/>
      </a:majorFont>
      <a:minorFont>
        <a:latin typeface="Gill Sans MT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lnDef>
  </a:objectDefaults>
  <a:extraClrSchemeLst>
    <a:extraClrScheme>
      <a:clrScheme name="4_Solstic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C4CC Handout Template.dotx</Template>
  <TotalTime>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5</cp:revision>
  <cp:lastPrinted>2018-02-13T21:05:00Z</cp:lastPrinted>
  <dcterms:created xsi:type="dcterms:W3CDTF">2018-09-24T22:56:00Z</dcterms:created>
  <dcterms:modified xsi:type="dcterms:W3CDTF">2019-11-20T14:53:00Z</dcterms:modified>
</cp:coreProperties>
</file>